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Hazel Grove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Hazel Grove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Hazel Grove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Hazel Grove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Hazel Grove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Hazel Grove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63.6% </w:t>
      </w:r>
      <w:r w:rsidRPr="004747BF">
        <w:rPr>
          <w:rFonts w:ascii="Libre Franklin Light" w:eastAsia="Times New Roman" w:hAnsi="Libre Franklin Light" w:cs="Calibri Light"/>
        </w:rPr>
        <w:t xml:space="preserve">of those respondents classified as PGSI 8+ in Hazel Grove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Hazel Grove is estimated to be </w:t>
      </w:r>
      <w:r w:rsidRPr="00773DF7">
        <w:rPr>
          <w:rFonts w:ascii="Libre Franklin Light" w:eastAsia="Times New Roman" w:hAnsi="Libre Franklin Light" w:cs="Calibri Light"/>
          <w:b/>
          <w:bCs/>
          <w:color w:val="C45911" w:themeColor="accent2" w:themeShade="BF"/>
        </w:rPr>
        <w:t xml:space="preserve">£1,265,795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Hazel Grove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Hazel Grove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Hazel Grove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Hazel Grove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zel Grov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Hazel Grove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zel Grov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Hazel Grove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Hazel Grove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zel Grov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Hazel Grove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Hazel Grove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Hazel Grove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Hazel Grove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Hazel Grove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Hazel Grove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£1,265,795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Hazel Grove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£20,618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£426,386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£30,545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£8,591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£15,750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£763,905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£1,265,795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Hazel Grove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Hazel Grove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Hazel Grove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Hazel Grove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Hazel Grove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Hazel Grove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Hazel Grove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Hazel Grove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Hazel Grove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Hazel Grove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Hazel Grove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Hazel Grove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42345AE-BB7E-4ECC-AB45-05E9AF91AB4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